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E52314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30E8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52314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523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E523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E523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E5231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E52314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5231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523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5231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E52314" w:rsidRPr="008D168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-2610-</w:t>
            </w:r>
            <w:r w:rsidR="00E52314" w:rsidRPr="008D168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5930</w:t>
            </w:r>
          </w:p>
        </w:tc>
      </w:tr>
      <w:tr w:rsidR="002F054A" w:rsidRPr="003B7C5A" w:rsidTr="00E52314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E5231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</w:t>
            </w:r>
            <w:r w:rsidR="00E52314" w:rsidRPr="00781D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อินชูพงษ์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E523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5231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E52314" w:rsidRPr="008D168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0-2610-5342</w:t>
            </w:r>
          </w:p>
        </w:tc>
      </w:tr>
      <w:tr w:rsidR="002F054A" w:rsidRPr="003B7C5A" w:rsidTr="00E52314">
        <w:trPr>
          <w:gridAfter w:val="1"/>
          <w:wAfter w:w="6" w:type="dxa"/>
          <w:trHeight w:val="2095"/>
        </w:trPr>
        <w:tc>
          <w:tcPr>
            <w:tcW w:w="9663" w:type="dxa"/>
            <w:gridSpan w:val="3"/>
          </w:tcPr>
          <w:p w:rsidR="002F054A" w:rsidRPr="003B7C5A" w:rsidRDefault="002F054A" w:rsidP="00E5231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E379B3" w:rsidRPr="00E52314" w:rsidRDefault="00E52314" w:rsidP="00E52314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52314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52314" w:rsidRPr="003B7C5A" w:rsidTr="005E5BF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2314" w:rsidRPr="00F108FD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Pr="003E7B4C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E52314" w:rsidRPr="003B7C5A" w:rsidTr="005E5BF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2314" w:rsidRPr="00F108FD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Pr="003E7B4C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E52314" w:rsidRPr="003B7C5A" w:rsidTr="005E5BF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2314" w:rsidRPr="00F108FD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Pr="003E7B4C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E52314" w:rsidRPr="003B7C5A" w:rsidTr="005E5BF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2314" w:rsidRPr="00F108FD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Pr="003E7B4C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E52314" w:rsidRPr="003B7C5A" w:rsidTr="005E5BF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2314" w:rsidRPr="00F108FD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Pr="003E7B4C" w:rsidRDefault="00E52314" w:rsidP="00E5231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E52314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52314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E52314" w:rsidRPr="00086408" w:rsidRDefault="00E52314" w:rsidP="00E52314">
                  <w:pPr>
                    <w:ind w:hanging="2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E52314" w:rsidRDefault="00635454" w:rsidP="00E5231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</w:p>
                <w:p w:rsidR="00635454" w:rsidRPr="00AC4F8B" w:rsidRDefault="00635454" w:rsidP="00E5231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Default="00D62674" w:rsidP="00E5231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D62674" w:rsidRDefault="00D62674" w:rsidP="007363E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45.</w:t>
                  </w:r>
                  <w:r w:rsidR="007363E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58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Default="00D62674" w:rsidP="00E5231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2314" w:rsidRDefault="00D62674" w:rsidP="00E5231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E52314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03BEB" w:rsidRPr="00B800F6" w:rsidRDefault="007363EF" w:rsidP="00203B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03BEB" w:rsidRPr="00B800F6">
              <w:rPr>
                <w:rFonts w:ascii="TH SarabunPSK" w:hAnsi="TH SarabunPSK" w:cs="TH SarabunPSK"/>
                <w:sz w:val="30"/>
                <w:szCs w:val="30"/>
                <w:cs/>
              </w:rPr>
              <w:t>โดยมีค่าใช้จ่ายที่เกิดขึ้นได้แก่</w:t>
            </w:r>
          </w:p>
          <w:p w:rsidR="00203BEB" w:rsidRPr="00B800F6" w:rsidRDefault="007363EF" w:rsidP="00203B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03BEB" w:rsidRPr="00B800F6">
              <w:rPr>
                <w:rFonts w:ascii="TH SarabunPSK" w:hAnsi="TH SarabunPSK" w:cs="TH SarabunPSK"/>
                <w:sz w:val="30"/>
                <w:szCs w:val="30"/>
                <w:cs/>
              </w:rPr>
              <w:t>1. ค่าจ้างลูกจ้างชั่วคราว 1 อัตรา</w:t>
            </w:r>
          </w:p>
          <w:p w:rsidR="00203BEB" w:rsidRPr="00B800F6" w:rsidRDefault="00203BEB" w:rsidP="00203B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>2. ค่าใช้จ่ายในการจัดอบรม</w:t>
            </w:r>
          </w:p>
          <w:p w:rsidR="00203BEB" w:rsidRDefault="00203BEB" w:rsidP="00203B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>3. ค่าใช้จ่ายในการไปฝึกอบรม</w:t>
            </w:r>
          </w:p>
          <w:p w:rsidR="007363EF" w:rsidRDefault="00DA246C" w:rsidP="007363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4. ค่าวัสดุสำนักงาน</w:t>
            </w:r>
          </w:p>
          <w:p w:rsidR="000A5220" w:rsidRPr="007363EF" w:rsidRDefault="007363EF" w:rsidP="007363E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กลุ่มตรวจสอบภายในได้รับงบประมาณประจำปี พ.ศ. 2562 รวมทั้งสิ้น 300,000 บาท </w:t>
            </w:r>
            <w:r w:rsidR="00203B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ณ สิ้นสุดไตรมาสที่ </w:t>
            </w:r>
            <w:r w:rsidR="00203BE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203BEB"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(1 ตุลาคม 2561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31 มีนาคม 2562) </w:t>
            </w:r>
            <w:r w:rsidR="00203BEB"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กลุ่มตรวจสอบภายในเบิกจ่ายไปแล้ว </w:t>
            </w:r>
            <w:r w:rsidR="00203BEB">
              <w:rPr>
                <w:rFonts w:ascii="TH SarabunPSK" w:hAnsi="TH SarabunPSK" w:cs="TH SarabunPSK" w:hint="cs"/>
                <w:sz w:val="30"/>
                <w:szCs w:val="30"/>
                <w:cs/>
              </w:rPr>
              <w:t>136,725.56</w:t>
            </w:r>
            <w:r w:rsidR="00203BEB"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203BEB" w:rsidRPr="00203BEB">
              <w:rPr>
                <w:rFonts w:ascii="TH SarabunPSK" w:hAnsi="TH SarabunPSK" w:cs="TH SarabunPSK" w:hint="cs"/>
                <w:sz w:val="30"/>
                <w:szCs w:val="30"/>
                <w:cs/>
              </w:rPr>
              <w:t>45.58</w:t>
            </w:r>
          </w:p>
        </w:tc>
      </w:tr>
      <w:tr w:rsidR="003B7C5A" w:rsidRPr="003B7C5A" w:rsidTr="00E52314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DE1ABF" w:rsidP="00DE1AB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03BE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E52314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Default="00DE1ABF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03BE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DA246C" w:rsidRPr="000D55E0" w:rsidRDefault="00DA246C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E52314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203BE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    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203BEB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C09B9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13B" w:rsidRDefault="009E313B">
      <w:r>
        <w:separator/>
      </w:r>
    </w:p>
  </w:endnote>
  <w:endnote w:type="continuationSeparator" w:id="0">
    <w:p w:rsidR="009E313B" w:rsidRDefault="009E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13B" w:rsidRDefault="009E313B">
      <w:r>
        <w:separator/>
      </w:r>
    </w:p>
  </w:footnote>
  <w:footnote w:type="continuationSeparator" w:id="0">
    <w:p w:rsidR="009E313B" w:rsidRDefault="009E3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5076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5076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09B9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3BEB"/>
    <w:rsid w:val="00235C19"/>
    <w:rsid w:val="00251664"/>
    <w:rsid w:val="002632AB"/>
    <w:rsid w:val="00266EF2"/>
    <w:rsid w:val="002847E9"/>
    <w:rsid w:val="002D0714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45A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5454"/>
    <w:rsid w:val="00637718"/>
    <w:rsid w:val="00642568"/>
    <w:rsid w:val="00680463"/>
    <w:rsid w:val="00682347"/>
    <w:rsid w:val="00690952"/>
    <w:rsid w:val="0069767E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63EF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E313B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4395"/>
    <w:rsid w:val="00A86C64"/>
    <w:rsid w:val="00AB4406"/>
    <w:rsid w:val="00AB6FBE"/>
    <w:rsid w:val="00AB78EA"/>
    <w:rsid w:val="00AC2F65"/>
    <w:rsid w:val="00AC500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30E87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2674"/>
    <w:rsid w:val="00D63723"/>
    <w:rsid w:val="00D816DE"/>
    <w:rsid w:val="00D849B7"/>
    <w:rsid w:val="00D97ED4"/>
    <w:rsid w:val="00DA246C"/>
    <w:rsid w:val="00DA3363"/>
    <w:rsid w:val="00DA5582"/>
    <w:rsid w:val="00DC244A"/>
    <w:rsid w:val="00DE1A2C"/>
    <w:rsid w:val="00DE1ABF"/>
    <w:rsid w:val="00DE5095"/>
    <w:rsid w:val="00DE6CC4"/>
    <w:rsid w:val="00DF0979"/>
    <w:rsid w:val="00DF2CE3"/>
    <w:rsid w:val="00DF5A0B"/>
    <w:rsid w:val="00E04588"/>
    <w:rsid w:val="00E13428"/>
    <w:rsid w:val="00E2424F"/>
    <w:rsid w:val="00E36CAD"/>
    <w:rsid w:val="00E379B3"/>
    <w:rsid w:val="00E40020"/>
    <w:rsid w:val="00E50763"/>
    <w:rsid w:val="00E52314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C7AEC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9F9C3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9BD45-19FA-4540-B401-11C497A00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6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ธิดารัตน์ บุณยรัตวณิช</cp:lastModifiedBy>
  <cp:revision>7</cp:revision>
  <cp:lastPrinted>2019-06-11T07:38:00Z</cp:lastPrinted>
  <dcterms:created xsi:type="dcterms:W3CDTF">2019-05-16T04:30:00Z</dcterms:created>
  <dcterms:modified xsi:type="dcterms:W3CDTF">2019-06-11T09:19:00Z</dcterms:modified>
</cp:coreProperties>
</file>